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92" w:rsidRDefault="00DC6892"/>
    <w:p w:rsidR="00446A4C" w:rsidRDefault="00446A4C"/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76835</wp:posOffset>
                </wp:positionV>
                <wp:extent cx="5727700" cy="812800"/>
                <wp:effectExtent l="0" t="0" r="635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7700" cy="812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6A4C" w:rsidRPr="005A15A2" w:rsidRDefault="005D407E" w:rsidP="005A15A2">
                            <w:pPr>
                              <w:spacing w:line="360" w:lineRule="auto"/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eastAsia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eastAsia="en-US"/>
                              </w:rPr>
                              <w:t>PROJEKT BUDOWLANO - WYKONAWCZY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15pt;margin-top:6.05pt;width:451pt;height:6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" fillcolor="window" strokeweight=".5pt">
                <v:path arrowok="t"/>
                <v:textbox>
                  <w:txbxContent>
                    <w:p w:rsidR="00446A4C" w:rsidRPr="005A15A2" w:rsidRDefault="005D407E" w:rsidP="005A15A2">
                      <w:pPr>
                        <w:spacing w:line="360" w:lineRule="auto"/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eastAsia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eastAsia="en-US"/>
                        </w:rPr>
                        <w:t>PROJEKT BUDOWLANO - WYKONAWCZY</w:t>
                      </w:r>
                    </w:p>
                  </w:txbxContent>
                </v:textbox>
              </v:shape>
            </w:pict>
          </mc:Fallback>
        </mc:AlternateContent>
      </w:r>
    </w:p>
    <w:p w:rsidR="00446A4C" w:rsidRDefault="00446A4C"/>
    <w:p w:rsidR="00446A4C" w:rsidRDefault="00446A4C"/>
    <w:p w:rsidR="00446A4C" w:rsidRDefault="00446A4C"/>
    <w:p w:rsidR="00446A4C" w:rsidRDefault="00446A4C"/>
    <w:p w:rsidR="00446A4C" w:rsidRDefault="00446A4C"/>
    <w:p w:rsidR="009269F0" w:rsidRDefault="009269F0"/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171450</wp:posOffset>
                </wp:positionV>
                <wp:extent cx="1466850" cy="1142365"/>
                <wp:effectExtent l="0" t="0" r="0" b="635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11423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6A4C" w:rsidRDefault="00446A4C" w:rsidP="00446A4C"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TEMAT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3" o:spid="_x0000_s1027" type="#_x0000_t202" style="position:absolute;margin-left:0;margin-top:13.5pt;width:115.5pt;height:89.95pt;z-index: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" fillcolor="#f2f2f2" strokeweight=".5pt">
                <v:path arrowok="t"/>
                <v:textbox>
                  <w:txbxContent>
                    <w:p w:rsidR="00446A4C" w:rsidRDefault="00446A4C" w:rsidP="00446A4C"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TEMAT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5715</wp:posOffset>
                </wp:positionV>
                <wp:extent cx="4203700" cy="1132205"/>
                <wp:effectExtent l="0" t="0" r="635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1132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6A4C" w:rsidRDefault="005D407E" w:rsidP="00393CC8">
                            <w:pPr>
                              <w:spacing w:before="240" w:line="360" w:lineRule="auto"/>
                            </w:pPr>
                            <w:r>
                              <w:rPr>
                                <w:rFonts w:ascii="Verdana" w:hAnsi="Verdana"/>
                                <w:sz w:val="22"/>
                                <w:lang w:eastAsia="en-US"/>
                              </w:rPr>
                              <w:t>Modyfikacja organizacji ruchu na ul. Kardynała Stefana Wyszyńskiego w Stargardzie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5" o:spid="_x0000_s1028" type="#_x0000_t202" style="position:absolute;margin-left:279.8pt;margin-top:.45pt;width:331pt;height:89.15pt;z-index:251652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" fillcolor="window" strokeweight=".5pt">
                <v:path arrowok="t"/>
                <v:textbox>
                  <w:txbxContent>
                    <w:p w:rsidR="00446A4C" w:rsidRDefault="005D407E" w:rsidP="00393CC8">
                      <w:pPr>
                        <w:spacing w:before="240" w:line="360" w:lineRule="auto"/>
                      </w:pPr>
                      <w:r>
                        <w:rPr>
                          <w:rFonts w:ascii="Verdana" w:hAnsi="Verdana"/>
                          <w:sz w:val="22"/>
                          <w:lang w:eastAsia="en-US"/>
                        </w:rPr>
                        <w:t>Modyfikacja organizacji ruchu na ul. Kardynała Stefana Wyszyńskiego w Stargardzie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6A4C" w:rsidRDefault="00446A4C"/>
    <w:p w:rsidR="00446A4C" w:rsidRDefault="00446A4C"/>
    <w:p w:rsidR="00446A4C" w:rsidRDefault="00446A4C" w:rsidP="00446A4C">
      <w:pPr>
        <w:tabs>
          <w:tab w:val="left" w:pos="3150"/>
        </w:tabs>
      </w:pPr>
      <w:r>
        <w:tab/>
      </w:r>
    </w:p>
    <w:p w:rsidR="00446A4C" w:rsidRDefault="00446A4C"/>
    <w:p w:rsidR="00446A4C" w:rsidRDefault="00446A4C"/>
    <w:p w:rsidR="00446A4C" w:rsidRDefault="00446A4C"/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67945</wp:posOffset>
                </wp:positionV>
                <wp:extent cx="4203700" cy="794385"/>
                <wp:effectExtent l="0" t="0" r="6350" b="5715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794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6A4C" w:rsidRDefault="00D863C4" w:rsidP="00D863C4">
                            <w:p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lang w:eastAsia="en-US"/>
                              </w:rPr>
                              <w:t>Stargard</w:t>
                            </w:r>
                          </w:p>
                          <w:p w:rsidR="00446A4C" w:rsidRDefault="00D863C4" w:rsidP="00D863C4">
                            <w:pPr>
                              <w:spacing w:line="360" w:lineRule="auto"/>
                            </w:pPr>
                            <w:r>
                              <w:rPr>
                                <w:rFonts w:ascii="Verdana" w:hAnsi="Verdana"/>
                                <w:sz w:val="22"/>
                                <w:lang w:eastAsia="en-US"/>
                              </w:rPr>
                              <w:t xml:space="preserve">ul. </w:t>
                            </w:r>
                            <w:r w:rsidR="00393CC8">
                              <w:rPr>
                                <w:rFonts w:ascii="Verdana" w:hAnsi="Verdana"/>
                                <w:sz w:val="22"/>
                                <w:lang w:eastAsia="en-US"/>
                              </w:rPr>
                              <w:t>Wyszyńskiego dz. nr 201 obręb 0010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7" o:spid="_x0000_s1029" type="#_x0000_t202" style="position:absolute;margin-left:279.8pt;margin-top:5.35pt;width:331pt;height:62.55pt;z-index: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" fillcolor="window" strokeweight=".5pt">
                <v:path arrowok="t"/>
                <v:textbox>
                  <w:txbxContent>
                    <w:p w:rsidR="00446A4C" w:rsidRDefault="00D863C4" w:rsidP="00D863C4">
                      <w:pPr>
                        <w:spacing w:line="360" w:lineRule="auto"/>
                        <w:rPr>
                          <w:rFonts w:ascii="Verdana" w:hAnsi="Verdana"/>
                          <w:sz w:val="22"/>
                          <w:lang w:eastAsia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lang w:eastAsia="en-US"/>
                        </w:rPr>
                        <w:t>Stargard</w:t>
                      </w:r>
                    </w:p>
                    <w:p w:rsidR="00446A4C" w:rsidRDefault="00D863C4" w:rsidP="00D863C4">
                      <w:pPr>
                        <w:spacing w:line="360" w:lineRule="auto"/>
                      </w:pPr>
                      <w:r>
                        <w:rPr>
                          <w:rFonts w:ascii="Verdana" w:hAnsi="Verdana"/>
                          <w:sz w:val="22"/>
                          <w:lang w:eastAsia="en-US"/>
                        </w:rPr>
                        <w:t xml:space="preserve">ul. </w:t>
                      </w:r>
                      <w:r w:rsidR="00393CC8">
                        <w:rPr>
                          <w:rFonts w:ascii="Verdana" w:hAnsi="Verdana"/>
                          <w:sz w:val="22"/>
                          <w:lang w:eastAsia="en-US"/>
                        </w:rPr>
                        <w:t>Wyszyńskiego dz. nr 201 obręb 0010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69850</wp:posOffset>
                </wp:positionV>
                <wp:extent cx="1466850" cy="800100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800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46A4C" w:rsidRDefault="00446A4C" w:rsidP="00446A4C"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LOKALIZACJA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6" o:spid="_x0000_s1030" type="#_x0000_t202" style="position:absolute;margin-left:0;margin-top:5.5pt;width:115.5pt;height:63pt;z-index: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" fillcolor="#f2f2f2" strokeweight=".5pt">
                <v:path arrowok="t"/>
                <v:textbox>
                  <w:txbxContent>
                    <w:p w:rsidR="00446A4C" w:rsidRDefault="00446A4C" w:rsidP="00446A4C"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LOKALIZACJA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6A4C" w:rsidRDefault="00446A4C"/>
    <w:p w:rsidR="00446A4C" w:rsidRDefault="00446A4C"/>
    <w:p w:rsidR="00446A4C" w:rsidRDefault="00446A4C" w:rsidP="00446A4C">
      <w:pPr>
        <w:tabs>
          <w:tab w:val="left" w:pos="2726"/>
        </w:tabs>
      </w:pPr>
      <w:r>
        <w:tab/>
      </w:r>
    </w:p>
    <w:p w:rsidR="00446A4C" w:rsidRDefault="00446A4C"/>
    <w:p w:rsidR="00446A4C" w:rsidRPr="009269F0" w:rsidRDefault="00446A4C">
      <w:pPr>
        <w:rPr>
          <w:sz w:val="22"/>
        </w:rPr>
      </w:pPr>
    </w:p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1466850" cy="1122680"/>
                <wp:effectExtent l="0" t="0" r="0" b="127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11226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9269F0" w:rsidP="009269F0"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INWESTOR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10" o:spid="_x0000_s1031" type="#_x0000_t202" style="position:absolute;margin-left:0;margin-top:.55pt;width:115.5pt;height:88.4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" fillcolor="#f2f2f2" strokeweight=".5pt">
                <v:path arrowok="t"/>
                <v:textbox>
                  <w:txbxContent>
                    <w:p w:rsidR="009269F0" w:rsidRDefault="009269F0" w:rsidP="009269F0"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INWESTOR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posOffset>1531620</wp:posOffset>
                </wp:positionH>
                <wp:positionV relativeFrom="paragraph">
                  <wp:posOffset>0</wp:posOffset>
                </wp:positionV>
                <wp:extent cx="4203700" cy="1131570"/>
                <wp:effectExtent l="0" t="0" r="635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113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863C4" w:rsidRPr="00D863C4" w:rsidRDefault="00393CC8" w:rsidP="00D863C4">
                            <w:p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Gmina Miasto Stargard</w:t>
                            </w:r>
                          </w:p>
                          <w:p w:rsidR="00D863C4" w:rsidRPr="00D863C4" w:rsidRDefault="00D863C4" w:rsidP="00D863C4">
                            <w:pPr>
                              <w:spacing w:line="360" w:lineRule="auto"/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</w:pPr>
                            <w:r w:rsidRPr="00D863C4"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 xml:space="preserve">ul. </w:t>
                            </w:r>
                            <w:r w:rsidR="00393CC8"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Czarnieckiego 17</w:t>
                            </w:r>
                          </w:p>
                          <w:p w:rsidR="009269F0" w:rsidRDefault="00D863C4" w:rsidP="00D863C4">
                            <w:pPr>
                              <w:spacing w:line="360" w:lineRule="auto"/>
                            </w:pPr>
                            <w:r w:rsidRPr="00D863C4"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73-110 Stargard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11" o:spid="_x0000_s1032" type="#_x0000_t202" style="position:absolute;margin-left:120.6pt;margin-top:0;width:331pt;height:89.1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" fillcolor="window" strokeweight=".5pt">
                <v:path arrowok="t"/>
                <v:textbox>
                  <w:txbxContent>
                    <w:p w:rsidR="00D863C4" w:rsidRPr="00D863C4" w:rsidRDefault="00393CC8" w:rsidP="00D863C4">
                      <w:pPr>
                        <w:spacing w:line="360" w:lineRule="auto"/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Gmina Miasto Stargard</w:t>
                      </w:r>
                    </w:p>
                    <w:p w:rsidR="00D863C4" w:rsidRPr="00D863C4" w:rsidRDefault="00D863C4" w:rsidP="00D863C4">
                      <w:pPr>
                        <w:spacing w:line="360" w:lineRule="auto"/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</w:pPr>
                      <w:r w:rsidRPr="00D863C4"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 xml:space="preserve">ul. </w:t>
                      </w:r>
                      <w:r w:rsidR="00393CC8"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Czarnieckiego 17</w:t>
                      </w:r>
                    </w:p>
                    <w:p w:rsidR="009269F0" w:rsidRDefault="00D863C4" w:rsidP="00D863C4">
                      <w:pPr>
                        <w:spacing w:line="360" w:lineRule="auto"/>
                      </w:pPr>
                      <w:r w:rsidRPr="00D863C4"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73-110 Stargard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269F0" w:rsidRDefault="009269F0"/>
    <w:p w:rsidR="009269F0" w:rsidRDefault="009269F0"/>
    <w:p w:rsidR="009269F0" w:rsidRDefault="009269F0"/>
    <w:p w:rsidR="009269F0" w:rsidRDefault="009269F0"/>
    <w:p w:rsidR="009269F0" w:rsidRDefault="009269F0"/>
    <w:p w:rsidR="009269F0" w:rsidRDefault="009269F0"/>
    <w:p w:rsidR="009269F0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466850" cy="591820"/>
                <wp:effectExtent l="0" t="0" r="0" b="0"/>
                <wp:wrapNone/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5918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9269F0" w:rsidP="009269F0"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JEDNOSTKA PROJEKTOWA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16" o:spid="_x0000_s1033" type="#_x0000_t202" style="position:absolute;margin-left:0;margin-top:.85pt;width:115.5pt;height:46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" fillcolor="#f2f2f2" strokeweight=".5pt">
                <v:path arrowok="t"/>
                <v:textbox>
                  <w:txbxContent>
                    <w:p w:rsidR="009269F0" w:rsidRDefault="009269F0" w:rsidP="009269F0"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JEDNOSTKA PROJEKTOWA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1531620</wp:posOffset>
                </wp:positionH>
                <wp:positionV relativeFrom="paragraph">
                  <wp:posOffset>0</wp:posOffset>
                </wp:positionV>
                <wp:extent cx="4203700" cy="601980"/>
                <wp:effectExtent l="0" t="0" r="6350" b="7620"/>
                <wp:wrapNone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9269F0" w:rsidP="009269F0">
                            <w:pP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 xml:space="preserve">TRAFFICOM </w:t>
                            </w:r>
                            <w:r w:rsidR="00D863C4"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Inżynieria Drogowa Dariusz Domaradzki</w:t>
                            </w:r>
                          </w:p>
                          <w:p w:rsidR="009269F0" w:rsidRDefault="009269F0" w:rsidP="009269F0">
                            <w:pP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Ul. Józefa Lompy 9/1</w:t>
                            </w:r>
                          </w:p>
                          <w:p w:rsidR="009269F0" w:rsidRDefault="009269F0" w:rsidP="009269F0"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71-669 Szczecin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17" o:spid="_x0000_s1034" type="#_x0000_t202" style="position:absolute;margin-left:120.6pt;margin-top:0;width:331pt;height:47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" fillcolor="window" strokeweight=".5pt">
                <v:path arrowok="t"/>
                <v:textbox>
                  <w:txbxContent>
                    <w:p w:rsidR="009269F0" w:rsidRDefault="009269F0" w:rsidP="009269F0">
                      <w:pP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 xml:space="preserve">TRAFFICOM </w:t>
                      </w:r>
                      <w:r w:rsidR="00D863C4"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Inżynieria Drogowa Dariusz Domaradzki</w:t>
                      </w:r>
                    </w:p>
                    <w:p w:rsidR="009269F0" w:rsidRDefault="009269F0" w:rsidP="009269F0">
                      <w:pP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Ul. Józefa Lompy 9/1</w:t>
                      </w:r>
                    </w:p>
                    <w:p w:rsidR="009269F0" w:rsidRDefault="009269F0" w:rsidP="009269F0"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71-669 Szczecin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269F0" w:rsidRDefault="009269F0"/>
    <w:p w:rsidR="009269F0" w:rsidRDefault="009269F0"/>
    <w:p w:rsidR="009269F0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172720</wp:posOffset>
                </wp:positionV>
                <wp:extent cx="4203700" cy="481965"/>
                <wp:effectExtent l="0" t="0" r="6350" b="0"/>
                <wp:wrapNone/>
                <wp:docPr id="13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481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B669EB" w:rsidP="009269F0"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Elektryczna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3" o:spid="_x0000_s1035" type="#_x0000_t202" style="position:absolute;margin-left:279.8pt;margin-top:13.6pt;width:331pt;height:37.9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" fillcolor="window" strokeweight=".5pt">
                <v:path arrowok="t"/>
                <v:textbox>
                  <w:txbxContent>
                    <w:p w:rsidR="009269F0" w:rsidRDefault="00B669EB" w:rsidP="009269F0"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Elektryczna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bookmarkStart w:id="0" w:name="_GoBack"/>
    <w:bookmarkEnd w:id="0"/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466850" cy="474345"/>
                <wp:effectExtent l="0" t="0" r="0" b="190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4743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9269F0" w:rsidP="009269F0"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BRANŻA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12" o:spid="_x0000_s1036" type="#_x0000_t202" style="position:absolute;margin-left:0;margin-top:.45pt;width:115.5pt;height:37.3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" fillcolor="#f2f2f2" strokeweight=".5pt">
                <v:path arrowok="t"/>
                <v:textbox>
                  <w:txbxContent>
                    <w:p w:rsidR="009269F0" w:rsidRDefault="009269F0" w:rsidP="009269F0"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BRANŻA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269F0" w:rsidRDefault="009269F0"/>
    <w:p w:rsidR="009269F0" w:rsidRDefault="009269F0"/>
    <w:p w:rsidR="009269F0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8890</wp:posOffset>
                </wp:positionV>
                <wp:extent cx="1466850" cy="474345"/>
                <wp:effectExtent l="0" t="0" r="0" b="1905"/>
                <wp:wrapNone/>
                <wp:docPr id="14" name="Pole tekstow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47434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9269F0" w:rsidP="009269F0"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STADIUM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shape id="Pole tekstowe 14" o:spid="_x0000_s1037" type="#_x0000_t202" style="position:absolute;margin-left:0;margin-top:.7pt;width:115.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" fillcolor="#f2f2f2" strokeweight=".5pt">
                <v:path arrowok="t"/>
                <v:textbox>
                  <w:txbxContent>
                    <w:p w:rsidR="009269F0" w:rsidRDefault="009269F0" w:rsidP="009269F0"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STADIUM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1531620</wp:posOffset>
                </wp:positionH>
                <wp:positionV relativeFrom="paragraph">
                  <wp:posOffset>0</wp:posOffset>
                </wp:positionV>
                <wp:extent cx="4203700" cy="481965"/>
                <wp:effectExtent l="0" t="0" r="6350" b="0"/>
                <wp:wrapNone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481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5D407E" w:rsidP="009269F0"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Projekt budowlan</w:t>
                            </w:r>
                            <w:r w:rsidR="00702F67"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o</w:t>
                            </w:r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 xml:space="preserve"> - wykonawczy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5" o:spid="_x0000_s1038" type="#_x0000_t202" style="position:absolute;margin-left:120.6pt;margin-top:0;width:331pt;height:37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" fillcolor="window" strokeweight=".5pt">
                <v:path arrowok="t"/>
                <v:textbox>
                  <w:txbxContent>
                    <w:p w:rsidR="009269F0" w:rsidRDefault="005D407E" w:rsidP="009269F0"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Projekt budowlan</w:t>
                      </w:r>
                      <w:r w:rsidR="00702F67"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o</w:t>
                      </w:r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 xml:space="preserve"> - wykonawczy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269F0" w:rsidRDefault="009269F0"/>
    <w:p w:rsidR="009269F0" w:rsidRDefault="009269F0"/>
    <w:p w:rsidR="009269F0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4203700" cy="813435"/>
                <wp:effectExtent l="0" t="0" r="6350" b="5715"/>
                <wp:wrapNone/>
                <wp:docPr id="20" name="Pole tekstow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03700" cy="813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07E" w:rsidRDefault="009269F0" w:rsidP="00B669EB">
                            <w:r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 xml:space="preserve">mgr. inż. </w:t>
                            </w:r>
                            <w:r w:rsidR="00B669EB">
                              <w:rPr>
                                <w:rFonts w:ascii="Verdana" w:hAnsi="Verdana"/>
                                <w:sz w:val="22"/>
                                <w:szCs w:val="20"/>
                                <w:lang w:eastAsia="en-US"/>
                              </w:rPr>
                              <w:t>Jacek Pelc ZAP/0178/PBE/17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Pole tekstowe 20" o:spid="_x0000_s1039" type="#_x0000_t202" style="position:absolute;margin-left:279.8pt;margin-top:3.45pt;width:331pt;height:64.0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" fillcolor="window" strokeweight=".5pt">
                <v:path arrowok="t"/>
                <v:textbox>
                  <w:txbxContent>
                    <w:p w:rsidR="005D407E" w:rsidRDefault="009269F0" w:rsidP="00B669EB">
                      <w:r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 xml:space="preserve">mgr. inż. </w:t>
                      </w:r>
                      <w:r w:rsidR="00B669EB">
                        <w:rPr>
                          <w:rFonts w:ascii="Verdana" w:hAnsi="Verdana"/>
                          <w:sz w:val="22"/>
                          <w:szCs w:val="20"/>
                          <w:lang w:eastAsia="en-US"/>
                        </w:rPr>
                        <w:t>Jacek Pelc ZAP/0178/PBE/17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50165</wp:posOffset>
                </wp:positionV>
                <wp:extent cx="1466850" cy="800735"/>
                <wp:effectExtent l="0" t="0" r="0" b="0"/>
                <wp:wrapNone/>
                <wp:docPr id="19" name="Pole tekstow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0" cy="8007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407E" w:rsidRDefault="009269F0" w:rsidP="009269F0">
                            <w:pP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lang w:eastAsia="en-US"/>
                              </w:rPr>
                              <w:t xml:space="preserve">PROJEKTOWAŁ </w:t>
                            </w:r>
                          </w:p>
                          <w:p w:rsidR="009269F0" w:rsidRDefault="009269F0" w:rsidP="009269F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Pole tekstowe 19" o:spid="_x0000_s1040" type="#_x0000_t202" style="position:absolute;margin-left:0;margin-top:3.95pt;width:115.5pt;height:63.0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" fillcolor="#f2f2f2" strokeweight=".5pt">
                <v:path arrowok="t"/>
                <v:textbox>
                  <w:txbxContent>
                    <w:p w:rsidR="005D407E" w:rsidRDefault="009269F0" w:rsidP="009269F0">
                      <w:pP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lang w:eastAsia="en-US"/>
                        </w:rPr>
                        <w:t xml:space="preserve">PROJEKTOWAŁ </w:t>
                      </w:r>
                    </w:p>
                    <w:p w:rsidR="009269F0" w:rsidRDefault="009269F0" w:rsidP="009269F0"/>
                  </w:txbxContent>
                </v:textbox>
                <w10:wrap anchorx="margin"/>
              </v:shape>
            </w:pict>
          </mc:Fallback>
        </mc:AlternateContent>
      </w:r>
    </w:p>
    <w:p w:rsidR="009269F0" w:rsidRDefault="009269F0"/>
    <w:p w:rsidR="009269F0" w:rsidRDefault="009269F0"/>
    <w:p w:rsidR="009269F0" w:rsidRDefault="009269F0"/>
    <w:p w:rsidR="009269F0" w:rsidRDefault="009269F0"/>
    <w:p w:rsidR="00446A4C" w:rsidRDefault="009636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873760</wp:posOffset>
                </wp:positionH>
                <wp:positionV relativeFrom="paragraph">
                  <wp:posOffset>127000</wp:posOffset>
                </wp:positionV>
                <wp:extent cx="3864610" cy="471170"/>
                <wp:effectExtent l="0" t="0" r="2540" b="5080"/>
                <wp:wrapNone/>
                <wp:docPr id="18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461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69F0" w:rsidRDefault="0035614C" w:rsidP="009269F0">
                            <w:pPr>
                              <w:spacing w:before="240"/>
                              <w:jc w:val="center"/>
                            </w:pPr>
                            <w:r>
                              <w:t xml:space="preserve">DATA WYKONANIA PROJEKTU </w:t>
                            </w:r>
                            <w:r w:rsidR="00702F67">
                              <w:t>lipiec</w:t>
                            </w:r>
                            <w:r w:rsidR="00393CC8"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8" o:spid="_x0000_s1041" type="#_x0000_t202" style="position:absolute;margin-left:68.8pt;margin-top:10pt;width:304.3pt;height:3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" fillcolor="window" strokeweight=".5pt">
                <v:path arrowok="t"/>
                <v:textbox>
                  <w:txbxContent>
                    <w:p w:rsidR="009269F0" w:rsidRDefault="0035614C" w:rsidP="009269F0">
                      <w:pPr>
                        <w:spacing w:before="240"/>
                        <w:jc w:val="center"/>
                      </w:pPr>
                      <w:r>
                        <w:t xml:space="preserve">DATA WYKONANIA PROJEKTU </w:t>
                      </w:r>
                      <w:r w:rsidR="00702F67">
                        <w:t>lipiec</w:t>
                      </w:r>
                      <w:r w:rsidR="00393CC8">
                        <w:t xml:space="preserve"> 2020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6A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204" w:rsidRDefault="00867204" w:rsidP="00617BD9">
      <w:r>
        <w:separator/>
      </w:r>
    </w:p>
  </w:endnote>
  <w:endnote w:type="continuationSeparator" w:id="0">
    <w:p w:rsidR="00867204" w:rsidRDefault="00867204" w:rsidP="0061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204" w:rsidRDefault="00867204" w:rsidP="00617BD9">
      <w:r>
        <w:separator/>
      </w:r>
    </w:p>
  </w:footnote>
  <w:footnote w:type="continuationSeparator" w:id="0">
    <w:p w:rsidR="00867204" w:rsidRDefault="00867204" w:rsidP="00617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5A2" w:rsidRDefault="00963678" w:rsidP="005A15A2">
    <w:pPr>
      <w:pStyle w:val="Nagwek"/>
      <w:jc w:val="center"/>
    </w:pPr>
    <w:r w:rsidRPr="00A561DA">
      <w:rPr>
        <w:noProof/>
      </w:rPr>
      <w:drawing>
        <wp:inline distT="0" distB="0" distL="0" distR="0">
          <wp:extent cx="2541270" cy="688975"/>
          <wp:effectExtent l="0" t="0" r="0" b="0"/>
          <wp:docPr id="1" name="Obraz 4" descr="D:\LOGO-page-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D:\LOGO-page-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270" cy="688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15A2" w:rsidRDefault="00963678" w:rsidP="005A15A2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margin">
                <wp:posOffset>14605</wp:posOffset>
              </wp:positionH>
              <wp:positionV relativeFrom="paragraph">
                <wp:posOffset>42544</wp:posOffset>
              </wp:positionV>
              <wp:extent cx="5701030" cy="0"/>
              <wp:effectExtent l="0" t="19050" r="33020" b="1905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01030" cy="0"/>
                      </a:xfrm>
                      <a:prstGeom prst="line">
                        <a:avLst/>
                      </a:prstGeom>
                      <a:noFill/>
                      <a:ln w="57150" cap="flat" cmpd="sng" algn="ctr">
                        <a:solidFill>
                          <a:srgbClr val="E7E6E6">
                            <a:lumMod val="7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<w:pict>
            <v:line w14:anchorId="2B17429B" id="Łącznik prosty 21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.15pt,3.35pt" to="45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" strokecolor="#afabab" strokeweight="4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78"/>
    <w:rsid w:val="00084B29"/>
    <w:rsid w:val="001A2378"/>
    <w:rsid w:val="00293723"/>
    <w:rsid w:val="0035614C"/>
    <w:rsid w:val="00393CC8"/>
    <w:rsid w:val="004174EB"/>
    <w:rsid w:val="00446A4C"/>
    <w:rsid w:val="005119F7"/>
    <w:rsid w:val="005A15A2"/>
    <w:rsid w:val="005D407E"/>
    <w:rsid w:val="00617BD9"/>
    <w:rsid w:val="00702F67"/>
    <w:rsid w:val="00867204"/>
    <w:rsid w:val="009269F0"/>
    <w:rsid w:val="00963678"/>
    <w:rsid w:val="00B669EB"/>
    <w:rsid w:val="00B77B4E"/>
    <w:rsid w:val="00C054B1"/>
    <w:rsid w:val="00D863C4"/>
    <w:rsid w:val="00DC6892"/>
    <w:rsid w:val="00E311E6"/>
    <w:rsid w:val="00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BD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7BD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7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7B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BD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7B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3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863C4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7BD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7BD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7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17B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BD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7B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3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863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&#322;\Documents\Niestandardowe%20szablony%20pakietu%20Office\_str_tyt_PB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_str_tyt_PBW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JacekP</cp:lastModifiedBy>
  <cp:revision>3</cp:revision>
  <cp:lastPrinted>2020-04-27T07:08:00Z</cp:lastPrinted>
  <dcterms:created xsi:type="dcterms:W3CDTF">2020-03-11T08:23:00Z</dcterms:created>
  <dcterms:modified xsi:type="dcterms:W3CDTF">2020-08-18T10:42:00Z</dcterms:modified>
</cp:coreProperties>
</file>